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5BCD134B" w:rsidR="003902CA" w:rsidRDefault="003902CA"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#110</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RP-2</w:t>
      </w:r>
      <w:r>
        <w:rPr>
          <w:rFonts w:ascii="Arial" w:hAnsi="Arial"/>
          <w:b/>
          <w:i/>
          <w:noProof/>
          <w:sz w:val="24"/>
          <w:szCs w:val="24"/>
          <w:lang w:eastAsia="en-US"/>
        </w:rPr>
        <w:t>5</w:t>
      </w:r>
      <w:r w:rsidR="00B23107">
        <w:rPr>
          <w:rFonts w:ascii="Arial" w:hAnsi="Arial"/>
          <w:b/>
          <w:i/>
          <w:noProof/>
          <w:sz w:val="24"/>
          <w:szCs w:val="24"/>
          <w:lang w:eastAsia="en-US"/>
        </w:rPr>
        <w:t>3057</w:t>
      </w:r>
    </w:p>
    <w:p w14:paraId="4F1AE57E" w14:textId="54F19C3D" w:rsidR="003902CA" w:rsidRPr="008D0DDA" w:rsidRDefault="003902CA"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Baltimore, US, December 08-11, 2025</w:t>
      </w:r>
      <w:r>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RP-252139</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1CAC367D"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B23107">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B23107">
        <w:rPr>
          <w:rFonts w:ascii="Arial" w:eastAsia="Batang" w:hAnsi="Arial"/>
          <w:b/>
          <w:lang w:eastAsia="zh-CN"/>
        </w:rPr>
        <w:t>10</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1" w:name="_Hlt515348424"/>
        <w:bookmarkStart w:id="2" w:name="_Hlt515348423"/>
        <w:r w:rsidRPr="00213A07">
          <w:rPr>
            <w:rStyle w:val="af1"/>
          </w:rPr>
          <w:t>T</w:t>
        </w:r>
        <w:bookmarkEnd w:id="1"/>
        <w:bookmarkEnd w:id="2"/>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w:t>
      </w:r>
      <w:bookmarkStart w:id="3" w:name="_GoBack"/>
      <w:bookmarkEnd w:id="3"/>
      <w:r w:rsidR="001A1C25">
        <w:t>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0DB23243"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r w:rsidRPr="007A0761">
              <w:rPr>
                <w:rFonts w:ascii="Arial" w:hAnsi="Arial" w:cs="Arial"/>
                <w:color w:val="000000"/>
                <w:sz w:val="18"/>
                <w:szCs w:val="18"/>
                <w:lang w:val="en-US" w:eastAsia="zh-CN"/>
              </w:rPr>
              <w:t>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7A0761"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1029D0B2"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943A17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single" w:sz="4" w:space="0" w:color="auto"/>
              <w:left w:val="nil"/>
              <w:bottom w:val="single" w:sz="4" w:space="0" w:color="auto"/>
              <w:right w:val="single" w:sz="4" w:space="0" w:color="auto"/>
            </w:tcBorders>
            <w:noWrap/>
            <w:vAlign w:val="center"/>
          </w:tcPr>
          <w:p w14:paraId="1E2EB6AA" w14:textId="1C618141"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01224BC3" w14:textId="0A37D3B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BC12D91" w14:textId="4EEE029E" w:rsidR="00674BDD" w:rsidRPr="007A0761" w:rsidRDefault="00674BDD" w:rsidP="007A0761">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CFDD038" w14:textId="011B3191" w:rsidR="00674BDD" w:rsidRPr="007A0761" w:rsidDel="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57D441F5"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single" w:sz="4" w:space="0" w:color="auto"/>
              <w:left w:val="nil"/>
              <w:bottom w:val="single" w:sz="4" w:space="0" w:color="auto"/>
              <w:right w:val="single" w:sz="4" w:space="0" w:color="auto"/>
            </w:tcBorders>
            <w:noWrap/>
            <w:vAlign w:val="center"/>
          </w:tcPr>
          <w:p w14:paraId="7B2F120C" w14:textId="132F06E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3EA25F8C"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11D28E04"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7E5C8529"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59EDD6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A9FDFB4"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7255D3D4"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61AC6B3E"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r w:rsidR="00674BDD"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2E9B13D9"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461D54"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013B4" w14:textId="77777777" w:rsidR="00461D54" w:rsidRDefault="00461D54" w:rsidP="00882BCB">
      <w:pPr>
        <w:spacing w:after="0"/>
      </w:pPr>
      <w:r>
        <w:separator/>
      </w:r>
    </w:p>
  </w:endnote>
  <w:endnote w:type="continuationSeparator" w:id="0">
    <w:p w14:paraId="28266587" w14:textId="77777777" w:rsidR="00461D54" w:rsidRDefault="00461D54" w:rsidP="00882BCB">
      <w:pPr>
        <w:spacing w:after="0"/>
      </w:pPr>
      <w:r>
        <w:continuationSeparator/>
      </w:r>
    </w:p>
  </w:endnote>
  <w:endnote w:type="continuationNotice" w:id="1">
    <w:p w14:paraId="14693440" w14:textId="77777777" w:rsidR="00461D54" w:rsidRDefault="00461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C57B9" w14:textId="77777777" w:rsidR="00461D54" w:rsidRDefault="00461D54" w:rsidP="00882BCB">
      <w:pPr>
        <w:spacing w:after="0"/>
      </w:pPr>
      <w:r>
        <w:separator/>
      </w:r>
    </w:p>
  </w:footnote>
  <w:footnote w:type="continuationSeparator" w:id="0">
    <w:p w14:paraId="26ED0B8E" w14:textId="77777777" w:rsidR="00461D54" w:rsidRDefault="00461D54" w:rsidP="00882BCB">
      <w:pPr>
        <w:spacing w:after="0"/>
      </w:pPr>
      <w:r>
        <w:continuationSeparator/>
      </w:r>
    </w:p>
  </w:footnote>
  <w:footnote w:type="continuationNotice" w:id="1">
    <w:p w14:paraId="49FF914D" w14:textId="77777777" w:rsidR="00461D54" w:rsidRDefault="00461D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CD48-8F36-4B1C-BEA5-526CE328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1260</Words>
  <Characters>6642</Characters>
  <Application>Microsoft Office Word</Application>
  <DocSecurity>0</DocSecurity>
  <Lines>390</Lines>
  <Paragraphs>303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43</cp:revision>
  <cp:lastPrinted>2000-03-01T18:31:00Z</cp:lastPrinted>
  <dcterms:created xsi:type="dcterms:W3CDTF">2025-07-25T02:28:00Z</dcterms:created>
  <dcterms:modified xsi:type="dcterms:W3CDTF">2025-11-27T16:51:00Z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